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3379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Agnes OLDHALL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5E7C8A96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Widow.</w:t>
      </w:r>
    </w:p>
    <w:p w14:paraId="6ADD9054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50F6DFAD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29EFBEC0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= William, of Coggeshall, Essex(q.v.).</w:t>
      </w:r>
    </w:p>
    <w:p w14:paraId="6D75897D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1287406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17F7EE83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1D85D363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John Shelley of London, mercer(q.v.), brought a plaint of debt against her, as</w:t>
      </w:r>
    </w:p>
    <w:p w14:paraId="320B2E7E" w14:textId="77777777" w:rsidR="00025086" w:rsidRDefault="00025086" w:rsidP="0002508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William’s executrix, and three others.     </w:t>
      </w:r>
    </w:p>
    <w:p w14:paraId="72037415" w14:textId="77777777" w:rsidR="00025086" w:rsidRDefault="00025086" w:rsidP="0002508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7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9894171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71A0509C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</w:p>
    <w:p w14:paraId="2E41523B" w14:textId="77777777" w:rsidR="00025086" w:rsidRDefault="00025086" w:rsidP="00025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6DAD60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407DB" w14:textId="77777777" w:rsidR="00025086" w:rsidRDefault="00025086" w:rsidP="009139A6">
      <w:r>
        <w:separator/>
      </w:r>
    </w:p>
  </w:endnote>
  <w:endnote w:type="continuationSeparator" w:id="0">
    <w:p w14:paraId="17951D41" w14:textId="77777777" w:rsidR="00025086" w:rsidRDefault="000250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F79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53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DD5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1171" w14:textId="77777777" w:rsidR="00025086" w:rsidRDefault="00025086" w:rsidP="009139A6">
      <w:r>
        <w:separator/>
      </w:r>
    </w:p>
  </w:footnote>
  <w:footnote w:type="continuationSeparator" w:id="0">
    <w:p w14:paraId="0A88D410" w14:textId="77777777" w:rsidR="00025086" w:rsidRDefault="000250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704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13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86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086"/>
    <w:rsid w:val="0002508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ACF3B"/>
  <w15:chartTrackingRefBased/>
  <w15:docId w15:val="{5141AE68-089C-4D32-B1C5-C038641D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50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84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2024-01-28T15:06:00Z</dcterms:created>
  <dcterms:modified xsi:type="dcterms:W3CDTF">2024-01-28T15:07:00Z</dcterms:modified>
</cp:coreProperties>
</file>